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042AD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25ACD33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Letby, Yorkshire. Franklin.</w:t>
      </w:r>
    </w:p>
    <w:p w14:paraId="607EFC03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</w:p>
    <w:p w14:paraId="0296DACE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</w:p>
    <w:p w14:paraId="7054D0E6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Sir Thomas </w:t>
      </w:r>
      <w:proofErr w:type="spellStart"/>
      <w:r>
        <w:rPr>
          <w:rFonts w:cs="Times New Roman"/>
          <w:szCs w:val="24"/>
        </w:rPr>
        <w:t>Metham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six</w:t>
      </w:r>
      <w:proofErr w:type="gramEnd"/>
    </w:p>
    <w:p w14:paraId="00DEED04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others.     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03375466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</w:p>
    <w:p w14:paraId="7CAD8B65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</w:p>
    <w:p w14:paraId="28C98BD4" w14:textId="77777777" w:rsidR="00043940" w:rsidRDefault="00043940" w:rsidP="0004394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May 2024</w:t>
      </w:r>
    </w:p>
    <w:p w14:paraId="7356A7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A40C3" w14:textId="77777777" w:rsidR="00043940" w:rsidRDefault="00043940" w:rsidP="009139A6">
      <w:r>
        <w:separator/>
      </w:r>
    </w:p>
  </w:endnote>
  <w:endnote w:type="continuationSeparator" w:id="0">
    <w:p w14:paraId="52C96455" w14:textId="77777777" w:rsidR="00043940" w:rsidRDefault="000439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EEE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14A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CE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AD7B3" w14:textId="77777777" w:rsidR="00043940" w:rsidRDefault="00043940" w:rsidP="009139A6">
      <w:r>
        <w:separator/>
      </w:r>
    </w:p>
  </w:footnote>
  <w:footnote w:type="continuationSeparator" w:id="0">
    <w:p w14:paraId="4A2CBDD5" w14:textId="77777777" w:rsidR="00043940" w:rsidRDefault="000439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2DB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744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AB4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940"/>
    <w:rsid w:val="0004394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6654"/>
  <w15:chartTrackingRefBased/>
  <w15:docId w15:val="{EACBEAB5-C890-4E6D-9C42-9A4F69B5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3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2024-05-09T16:37:00Z</dcterms:created>
  <dcterms:modified xsi:type="dcterms:W3CDTF">2024-05-09T16:38:00Z</dcterms:modified>
</cp:coreProperties>
</file>